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8ACF" w14:textId="77777777" w:rsidR="002B5607" w:rsidRPr="002312B9" w:rsidRDefault="002B5607" w:rsidP="00FF1D8B">
      <w:pPr>
        <w:jc w:val="center"/>
        <w:rPr>
          <w:rFonts w:ascii="DB Office" w:hAnsi="DB Office"/>
        </w:rPr>
      </w:pPr>
    </w:p>
    <w:p w14:paraId="0B11E877" w14:textId="77777777" w:rsidR="002B5607" w:rsidRPr="002312B9" w:rsidRDefault="002B5607" w:rsidP="002B560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14:paraId="490FD8B9" w14:textId="77777777" w:rsidR="002B5607" w:rsidRPr="002312B9" w:rsidRDefault="002B5607" w:rsidP="002B5607">
      <w:pPr>
        <w:jc w:val="center"/>
        <w:rPr>
          <w:rFonts w:ascii="DB Office" w:hAnsi="DB Office"/>
        </w:rPr>
      </w:pPr>
    </w:p>
    <w:p w14:paraId="7FFA1396" w14:textId="77777777" w:rsidR="002B5607" w:rsidRPr="002312B9" w:rsidRDefault="002B5607" w:rsidP="002B560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14:paraId="37CE4E4A" w14:textId="77777777" w:rsidR="006B1AE6" w:rsidRDefault="002B5607" w:rsidP="006B1AE6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14:paraId="009E3CD6" w14:textId="77777777" w:rsidR="006B1AE6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14:paraId="519089F3" w14:textId="77777777" w:rsidR="002B5607" w:rsidRPr="006B1AE6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" w:name="Text1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="002B5607" w:rsidRPr="002312B9">
        <w:rPr>
          <w:rFonts w:ascii="DB Office" w:hAnsi="DB Office"/>
        </w:rPr>
        <w:br/>
      </w:r>
    </w:p>
    <w:p w14:paraId="31090F90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3A6D5EA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="0030145F" w:rsidRPr="002312B9">
        <w:rPr>
          <w:rFonts w:ascii="DB Office" w:hAnsi="DB Office"/>
          <w:sz w:val="19"/>
        </w:rPr>
        <w:t>Auftraggeber einen Vertrag über</w:t>
      </w:r>
    </w:p>
    <w:p w14:paraId="72693A3C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9EC13E5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14:paraId="00C41B07" w14:textId="29850777" w:rsidR="002B5607" w:rsidRPr="002312B9" w:rsidRDefault="00443E04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2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 xml:space="preserve">LSW </w:t>
      </w:r>
      <w:r w:rsidR="00EF3D89">
        <w:rPr>
          <w:rFonts w:ascii="DB Office" w:hAnsi="DB Office"/>
          <w:noProof/>
          <w:sz w:val="16"/>
        </w:rPr>
        <w:t>Kaiserslautern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="002B5607" w:rsidRPr="002312B9">
        <w:rPr>
          <w:rFonts w:ascii="DB Office" w:hAnsi="DB Office"/>
        </w:rPr>
        <w:br/>
      </w:r>
    </w:p>
    <w:p w14:paraId="7E4D7F0E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7E104008" w14:textId="77777777" w:rsidR="002B5607" w:rsidRPr="002312B9" w:rsidRDefault="002B5607" w:rsidP="002B560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14:paraId="507579B4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5CABF8A" w14:textId="77777777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3" w:name="AG_FIRMENNAME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="00443E04" w:rsidRPr="003A67AB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4" w:name="AG_STRASSE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="00443E04" w:rsidRPr="003A67AB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5" w:name="AG_PLZ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6" w:name="AG_ORT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14:paraId="0E22E01C" w14:textId="77777777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7" w:name="Text5"/>
      <w:r w:rsidR="006B1AE6">
        <w:rPr>
          <w:rFonts w:ascii="DB Office" w:hAnsi="DB Office"/>
          <w:sz w:val="16"/>
        </w:rPr>
        <w:instrText xml:space="preserve"> FORMTEXT </w:instrText>
      </w:r>
      <w:r w:rsidR="006B1AE6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14:paraId="6AFC56E1" w14:textId="77777777" w:rsidR="002B5607" w:rsidRPr="002312B9" w:rsidRDefault="002B5607" w:rsidP="002B5607">
      <w:pPr>
        <w:keepLines/>
        <w:jc w:val="both"/>
        <w:rPr>
          <w:rFonts w:ascii="DB Office" w:hAnsi="DB Office"/>
          <w:sz w:val="10"/>
        </w:rPr>
      </w:pPr>
    </w:p>
    <w:p w14:paraId="41938EBC" w14:textId="77777777" w:rsidR="00EF3D89" w:rsidRDefault="002B5607" w:rsidP="00A16B2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8" w:name="BT_NAME1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EF3D89">
        <w:rPr>
          <w:rFonts w:ascii="DB Office" w:hAnsi="DB Office"/>
          <w:sz w:val="16"/>
        </w:rPr>
        <w:t xml:space="preserve">DB </w:t>
      </w:r>
      <w:proofErr w:type="spellStart"/>
      <w:r w:rsidR="00EF3D89">
        <w:rPr>
          <w:rFonts w:ascii="DB Office" w:hAnsi="DB Office"/>
          <w:sz w:val="16"/>
        </w:rPr>
        <w:t>InfraGO</w:t>
      </w:r>
      <w:proofErr w:type="spellEnd"/>
      <w:r w:rsidR="00EF3D89">
        <w:rPr>
          <w:rFonts w:ascii="DB Office" w:hAnsi="DB Office"/>
          <w:sz w:val="16"/>
        </w:rPr>
        <w:t xml:space="preserve"> AG</w:t>
      </w:r>
    </w:p>
    <w:p w14:paraId="6D9DE53B" w14:textId="5F9BE556" w:rsidR="002B5607" w:rsidRPr="002312B9" w:rsidRDefault="00EF3D89" w:rsidP="00A16B2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20"/>
        </w:rPr>
      </w:pPr>
      <w:r>
        <w:rPr>
          <w:rFonts w:ascii="DB Office" w:hAnsi="DB Office"/>
          <w:sz w:val="16"/>
        </w:rPr>
        <w:t>Kanwal Ahmet</w:t>
      </w:r>
      <w:r w:rsidR="00443E04">
        <w:rPr>
          <w:rFonts w:ascii="DB Office" w:hAnsi="DB Office"/>
          <w:sz w:val="16"/>
        </w:rPr>
        <w:fldChar w:fldCharType="end"/>
      </w:r>
      <w:bookmarkEnd w:id="8"/>
      <w:r w:rsidR="00443E04" w:rsidRPr="003A67AB">
        <w:rPr>
          <w:rFonts w:ascii="DB Office" w:hAnsi="DB Office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9" w:name="BT_STRASSE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Schwarzwaldstr. 82</w:t>
      </w:r>
      <w:r w:rsidR="00443E04" w:rsidRPr="00A16B20">
        <w:rPr>
          <w:rFonts w:ascii="DB Office" w:hAnsi="DB Office"/>
          <w:sz w:val="16"/>
        </w:rPr>
        <w:fldChar w:fldCharType="end"/>
      </w:r>
      <w:bookmarkEnd w:id="9"/>
      <w:r w:rsidR="00443E04" w:rsidRPr="00A16B20">
        <w:rPr>
          <w:rFonts w:ascii="DB Office" w:hAnsi="DB Office"/>
          <w:sz w:val="16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0" w:name="BT_PLZ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 xml:space="preserve">76137 </w:t>
      </w:r>
      <w:r w:rsidR="00443E04" w:rsidRPr="00A16B20">
        <w:rPr>
          <w:rFonts w:ascii="DB Office" w:hAnsi="DB Office"/>
          <w:sz w:val="16"/>
        </w:rPr>
        <w:fldChar w:fldCharType="end"/>
      </w:r>
      <w:bookmarkEnd w:id="10"/>
      <w:r w:rsidR="00443E04" w:rsidRPr="00A16B20">
        <w:rPr>
          <w:rFonts w:ascii="DB Office" w:hAnsi="DB Office"/>
          <w:sz w:val="16"/>
        </w:rPr>
        <w:t xml:space="preserve"> </w:t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1" w:name="BT_ORT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Karlsruhe</w:t>
      </w:r>
      <w:r w:rsidR="00443E04" w:rsidRPr="00A16B20">
        <w:rPr>
          <w:rFonts w:ascii="DB Office" w:hAnsi="DB Office"/>
          <w:sz w:val="16"/>
        </w:rPr>
        <w:fldChar w:fldCharType="end"/>
      </w:r>
      <w:bookmarkEnd w:id="11"/>
      <w:r w:rsidR="002B5607" w:rsidRPr="002312B9">
        <w:rPr>
          <w:rFonts w:ascii="DB Office" w:hAnsi="DB Office"/>
          <w:sz w:val="20"/>
        </w:rPr>
        <w:br/>
      </w:r>
    </w:p>
    <w:p w14:paraId="5D6FED10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29E6568E" w14:textId="77777777" w:rsidR="0000799A" w:rsidRPr="0000799A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14:paraId="049353F7" w14:textId="77777777" w:rsidR="002B5607" w:rsidRPr="002312B9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14:paraId="2308DE0F" w14:textId="77777777" w:rsidR="002B5607" w:rsidRPr="002312B9" w:rsidRDefault="002B5607" w:rsidP="002B5607">
      <w:pPr>
        <w:jc w:val="both"/>
        <w:rPr>
          <w:rFonts w:ascii="DB Office" w:hAnsi="DB Office"/>
          <w:b/>
          <w:sz w:val="20"/>
        </w:rPr>
      </w:pPr>
    </w:p>
    <w:p w14:paraId="263BA930" w14:textId="77777777" w:rsidR="002B5607" w:rsidRPr="002312B9" w:rsidRDefault="002B5607" w:rsidP="002B560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14:paraId="59D651B4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14:paraId="0E095A3C" w14:textId="77777777" w:rsidR="002B5607" w:rsidRPr="00A51701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2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="002B5607" w:rsidRPr="00A51701">
        <w:rPr>
          <w:rFonts w:ascii="DB Office" w:hAnsi="DB Office"/>
          <w:sz w:val="16"/>
        </w:rPr>
        <w:br/>
      </w:r>
    </w:p>
    <w:p w14:paraId="17D75C3B" w14:textId="77777777" w:rsidR="002B5607" w:rsidRPr="00A51701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3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="002B5607" w:rsidRPr="00A51701">
        <w:rPr>
          <w:rFonts w:ascii="DB Office" w:hAnsi="DB Office"/>
          <w:sz w:val="16"/>
        </w:rPr>
        <w:br/>
      </w:r>
    </w:p>
    <w:p w14:paraId="3BFA1242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039B4B1E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30145F" w:rsidRPr="002312B9">
        <w:rPr>
          <w:rFonts w:ascii="DB Office" w:hAnsi="DB Office"/>
          <w:sz w:val="19"/>
        </w:rPr>
        <w:t>rag bis zu einer Gesamthöhe von</w:t>
      </w:r>
    </w:p>
    <w:p w14:paraId="779D68E7" w14:textId="77777777" w:rsidR="002B5607" w:rsidRPr="002312B9" w:rsidRDefault="002B5607" w:rsidP="002B5607">
      <w:pPr>
        <w:spacing w:line="120" w:lineRule="exact"/>
        <w:rPr>
          <w:rFonts w:ascii="DB Office" w:hAnsi="DB Office"/>
          <w:sz w:val="19"/>
        </w:rPr>
      </w:pPr>
    </w:p>
    <w:p w14:paraId="6CCE7029" w14:textId="77777777" w:rsidR="002B5607" w:rsidRPr="00A51701" w:rsidRDefault="00443E04" w:rsidP="002B560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4" w:name="Text18"/>
      <w:r w:rsidR="008E1EEE" w:rsidRPr="00A51701">
        <w:rPr>
          <w:rFonts w:ascii="DB Office" w:hAnsi="DB Office"/>
          <w:sz w:val="16"/>
        </w:rPr>
        <w:instrText xml:space="preserve"> FORMTEXT </w:instrText>
      </w:r>
      <w:r w:rsidR="008E1EEE" w:rsidRPr="00A51701">
        <w:rPr>
          <w:rFonts w:ascii="DB Office" w:hAnsi="DB Office"/>
          <w:sz w:val="16"/>
        </w:rPr>
      </w:r>
      <w:r w:rsidR="008E1EEE" w:rsidRPr="00A51701">
        <w:rPr>
          <w:rFonts w:ascii="DB Office" w:hAnsi="DB Office"/>
          <w:sz w:val="16"/>
        </w:rPr>
        <w:fldChar w:fldCharType="separate"/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sz w:val="16"/>
        </w:rPr>
        <w:fldChar w:fldCharType="end"/>
      </w:r>
      <w:bookmarkEnd w:id="14"/>
    </w:p>
    <w:p w14:paraId="46B1B3AE" w14:textId="77777777" w:rsidR="002B5607" w:rsidRPr="002312B9" w:rsidRDefault="002B5607" w:rsidP="002B560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="005E2808" w:rsidRPr="002312B9">
        <w:rPr>
          <w:rFonts w:ascii="DB Office" w:hAnsi="DB Office"/>
          <w:sz w:val="19"/>
        </w:rPr>
        <w:t>................... EUR, (i.</w:t>
      </w:r>
      <w:r w:rsidR="00D5028B" w:rsidRPr="002312B9">
        <w:rPr>
          <w:rFonts w:ascii="DB Office" w:hAnsi="DB Office"/>
          <w:sz w:val="19"/>
        </w:rPr>
        <w:t xml:space="preserve"> </w:t>
      </w:r>
      <w:r w:rsidR="005E2808" w:rsidRPr="002312B9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14:paraId="2A46EB83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7DC5B722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="0030145F" w:rsidRPr="002312B9">
        <w:rPr>
          <w:rFonts w:ascii="DB Office" w:hAnsi="DB Office"/>
          <w:sz w:val="19"/>
        </w:rPr>
        <w:t>n den Auftraggeber zu zahlen.</w:t>
      </w:r>
    </w:p>
    <w:p w14:paraId="250F9C8C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62F570D0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="005F44C6" w:rsidRPr="002312B9">
        <w:rPr>
          <w:rFonts w:ascii="DB Office" w:hAnsi="DB Office"/>
          <w:sz w:val="19"/>
        </w:rPr>
        <w:t>Vorausklage gemäß § 771 BGB wird verzichtet.</w:t>
      </w:r>
    </w:p>
    <w:p w14:paraId="7CF5C01D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7AD80F98" w14:textId="77777777" w:rsidR="0000799A" w:rsidRPr="0000799A" w:rsidRDefault="002B5607" w:rsidP="0000799A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="0000799A" w:rsidRPr="0000799A">
        <w:rPr>
          <w:rFonts w:ascii="DB Office" w:hAnsi="DB Office"/>
          <w:sz w:val="19"/>
        </w:rPr>
        <w:t>Die Bürgschaftsforderung</w:t>
      </w:r>
    </w:p>
    <w:p w14:paraId="4DDB2C2F" w14:textId="77777777" w:rsidR="005F44C6" w:rsidRPr="002312B9" w:rsidRDefault="0000799A" w:rsidP="0000799A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14:paraId="6C3AEB8D" w14:textId="77777777" w:rsidR="005F44C6" w:rsidRPr="002312B9" w:rsidRDefault="005F44C6" w:rsidP="002B5607">
      <w:pPr>
        <w:jc w:val="both"/>
        <w:outlineLvl w:val="0"/>
        <w:rPr>
          <w:rFonts w:ascii="DB Office" w:hAnsi="DB Office"/>
          <w:sz w:val="19"/>
        </w:rPr>
      </w:pPr>
    </w:p>
    <w:p w14:paraId="2B6B7051" w14:textId="77777777" w:rsidR="002B5607" w:rsidRPr="002312B9" w:rsidRDefault="002B5607" w:rsidP="002B5607">
      <w:pPr>
        <w:spacing w:line="40" w:lineRule="exact"/>
        <w:jc w:val="both"/>
        <w:rPr>
          <w:rFonts w:ascii="DB Office" w:hAnsi="DB Office"/>
          <w:sz w:val="19"/>
        </w:rPr>
      </w:pPr>
    </w:p>
    <w:p w14:paraId="53C0A313" w14:textId="77777777" w:rsidR="002B5607" w:rsidRPr="00A20CAF" w:rsidRDefault="002B5607" w:rsidP="002B560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14:paraId="203CECF7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</w:p>
    <w:p w14:paraId="5C5B8A22" w14:textId="77777777" w:rsidR="009E1053" w:rsidRPr="002312B9" w:rsidRDefault="009E1053" w:rsidP="002B5607">
      <w:pPr>
        <w:spacing w:line="160" w:lineRule="exact"/>
        <w:rPr>
          <w:rFonts w:ascii="DB Office" w:hAnsi="DB Office"/>
          <w:sz w:val="20"/>
        </w:rPr>
      </w:pPr>
    </w:p>
    <w:p w14:paraId="3ECF225A" w14:textId="77777777" w:rsidR="009E1053" w:rsidRPr="002312B9" w:rsidRDefault="008E1EEE" w:rsidP="00A16B20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5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6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14:paraId="2B65B508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14:paraId="77DEC1AE" w14:textId="77777777" w:rsidR="002B5607" w:rsidRPr="002312B9" w:rsidRDefault="002B5607" w:rsidP="002B560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14:paraId="37B91EE2" w14:textId="77777777" w:rsidR="0090039F" w:rsidRPr="00A20CAF" w:rsidRDefault="002B5607" w:rsidP="00A20CAF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="0090039F" w:rsidRPr="00A20CA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5478E" w14:textId="77777777" w:rsidR="00054E3C" w:rsidRDefault="00054E3C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c>
        <w:tcPr>
          <w:tcW w:w="1701" w:type="dxa"/>
        </w:tcPr>
        <w:p w14:paraId="564D9573" w14:textId="77777777" w:rsidR="00054E3C" w:rsidRDefault="00054E3C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796B40E1" w14:textId="77777777" w:rsidR="00054E3C" w:rsidRDefault="00054E3C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22A4EB5B" w14:textId="77777777" w:rsidR="00054E3C" w:rsidRDefault="00054E3C" w:rsidP="00D2413D">
          <w:pPr>
            <w:pStyle w:val="FuzeileRechts"/>
            <w:ind w:right="57"/>
            <w:rPr>
              <w:sz w:val="16"/>
            </w:rPr>
          </w:pPr>
        </w:p>
      </w:tc>
    </w:tr>
  </w:tbl>
  <w:p w14:paraId="28048856" w14:textId="77777777" w:rsidR="00054E3C" w:rsidRDefault="00054E3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c>
        <w:tcPr>
          <w:tcW w:w="1701" w:type="dxa"/>
        </w:tcPr>
        <w:p w14:paraId="0123ABAB" w14:textId="77777777" w:rsidR="00054E3C" w:rsidRPr="00800D62" w:rsidRDefault="004C744A" w:rsidP="0083209E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="0090039F" w:rsidRPr="00800D62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="0090039F" w:rsidRPr="00800D62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="0090039F" w:rsidRPr="00800D62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14:paraId="507D6A34" w14:textId="77777777" w:rsidR="00054E3C" w:rsidRPr="00800D62" w:rsidRDefault="00CE675C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14:paraId="766037BD" w14:textId="77777777" w:rsidR="00054E3C" w:rsidRPr="00800D62" w:rsidRDefault="00054E3C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c>
        <w:tcPr>
          <w:tcW w:w="1701" w:type="dxa"/>
        </w:tcPr>
        <w:p w14:paraId="1A97B63F" w14:textId="77777777" w:rsidR="00054E3C" w:rsidRPr="0083209E" w:rsidRDefault="0083209E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14:paraId="49373C4B" w14:textId="77777777" w:rsidR="00054E3C" w:rsidRPr="00800D62" w:rsidRDefault="00B92FB4" w:rsidP="006B5AC1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="00054E3C" w:rsidRPr="00800D62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14:paraId="6710E5EE" w14:textId="77777777" w:rsidR="00054E3C" w:rsidRDefault="006B5AC1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14:paraId="0E51CFC1" w14:textId="77777777" w:rsidR="0049798A" w:rsidRPr="00800D62" w:rsidRDefault="0049798A" w:rsidP="00D25DA0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3B60C2BC" w14:textId="77777777" w:rsidR="00054E3C" w:rsidRDefault="00054E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42AF9F64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6682A561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3D0F6337" w14:textId="77777777" w:rsidR="00054E3C" w:rsidRDefault="00054E3C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c>
        <w:tcPr>
          <w:tcW w:w="6380" w:type="dxa"/>
          <w:gridSpan w:val="2"/>
        </w:tcPr>
        <w:p w14:paraId="3A6BE27E" w14:textId="77777777" w:rsidR="00054E3C" w:rsidRDefault="00054E3C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57DCC8F3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4C15EF90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53661D66" w14:textId="77777777" w:rsidR="00054E3C" w:rsidRDefault="00054E3C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0E3A1" w14:textId="77777777" w:rsidR="00054E3C" w:rsidRDefault="00054E3C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105F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737C1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EF3D89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ae72ddc7120b6125ca637f6f9b0ce8ab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11798ef1c9f111d7880a8abbf9589066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97E84A06-BDCF-4EC8-B92F-9AB09F4B7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95283-6d24-4946-b7ea-8265136b65f1"/>
    <ds:schemaRef ds:uri="bb69967f-a149-496f-9ac6-d4314be6fa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7995283-6d24-4946-b7ea-8265136b65f1"/>
    <ds:schemaRef ds:uri="http://purl.org/dc/elements/1.1/"/>
    <ds:schemaRef ds:uri="http://schemas.microsoft.com/office/2006/metadata/properties"/>
    <ds:schemaRef ds:uri="bb69967f-a149-496f-9ac6-d4314be6fa1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326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Günter Fruth</cp:lastModifiedBy>
  <cp:revision>3</cp:revision>
  <cp:lastPrinted>2010-05-19T07:49:00Z</cp:lastPrinted>
  <dcterms:created xsi:type="dcterms:W3CDTF">2024-06-21T14:14:00Z</dcterms:created>
  <dcterms:modified xsi:type="dcterms:W3CDTF">2025-10-23T08:39:00Z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  <property fmtid="{D5CDD505-2E9C-101B-9397-08002B2CF9AE}" pid="4" name="_dlc_DocIdItemGuid">
    <vt:lpwstr>c6430e2f-09aa-4797-8710-583132499144</vt:lpwstr>
  </property>
</Properties>
</file>